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C56" w:rsidRDefault="00F22C56" w:rsidP="00F22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AMYE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22C56" w:rsidRDefault="00F22C56" w:rsidP="00F22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Husbandman.</w:t>
      </w:r>
    </w:p>
    <w:p w:rsidR="00F22C56" w:rsidRDefault="00F22C56" w:rsidP="00F22C56">
      <w:pPr>
        <w:rPr>
          <w:rFonts w:ascii="Times New Roman" w:hAnsi="Times New Roman" w:cs="Times New Roman"/>
        </w:rPr>
      </w:pPr>
    </w:p>
    <w:p w:rsidR="00F22C56" w:rsidRDefault="00F22C56" w:rsidP="00F22C56">
      <w:pPr>
        <w:rPr>
          <w:rFonts w:ascii="Times New Roman" w:hAnsi="Times New Roman" w:cs="Times New Roman"/>
        </w:rPr>
      </w:pPr>
    </w:p>
    <w:p w:rsidR="00F22C56" w:rsidRDefault="00F22C56" w:rsidP="00F22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Hugh </w:t>
      </w:r>
      <w:proofErr w:type="spellStart"/>
      <w:r>
        <w:rPr>
          <w:rFonts w:ascii="Times New Roman" w:hAnsi="Times New Roman" w:cs="Times New Roman"/>
        </w:rPr>
        <w:t>Hastynges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F22C56" w:rsidRDefault="00F22C56" w:rsidP="00F22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22C56" w:rsidRDefault="00F22C56" w:rsidP="00F22C56">
      <w:pPr>
        <w:rPr>
          <w:rFonts w:ascii="Times New Roman" w:hAnsi="Times New Roman" w:cs="Times New Roman"/>
        </w:rPr>
      </w:pPr>
    </w:p>
    <w:p w:rsidR="00F22C56" w:rsidRDefault="00F22C56" w:rsidP="00F22C56">
      <w:pPr>
        <w:rPr>
          <w:rFonts w:ascii="Times New Roman" w:hAnsi="Times New Roman" w:cs="Times New Roman"/>
        </w:rPr>
      </w:pPr>
    </w:p>
    <w:p w:rsidR="00F22C56" w:rsidRDefault="00F22C56" w:rsidP="00F22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2018</w:t>
      </w:r>
    </w:p>
    <w:p w:rsidR="006B2F86" w:rsidRPr="00E71FC3" w:rsidRDefault="00F22C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C56" w:rsidRDefault="00F22C56" w:rsidP="00E71FC3">
      <w:r>
        <w:separator/>
      </w:r>
    </w:p>
  </w:endnote>
  <w:endnote w:type="continuationSeparator" w:id="0">
    <w:p w:rsidR="00F22C56" w:rsidRDefault="00F22C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C56" w:rsidRDefault="00F22C56" w:rsidP="00E71FC3">
      <w:r>
        <w:separator/>
      </w:r>
    </w:p>
  </w:footnote>
  <w:footnote w:type="continuationSeparator" w:id="0">
    <w:p w:rsidR="00F22C56" w:rsidRDefault="00F22C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C5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B26C9-59DC-4CC0-8F4B-EFB752BC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2C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2018-01-09T21:28:00Z</dcterms:created>
  <dcterms:modified xsi:type="dcterms:W3CDTF">2018-01-09T21:29:00Z</dcterms:modified>
</cp:coreProperties>
</file>